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11" w:rsidRPr="00376947" w:rsidRDefault="000D7C11" w:rsidP="00376947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line="240" w:lineRule="auto"/>
        <w:ind w:left="7655" w:right="-2" w:hanging="38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 w:rsidRPr="00376947">
        <w:rPr>
          <w:rFonts w:ascii="Times New Roman" w:hAnsi="Times New Roman"/>
          <w:sz w:val="24"/>
          <w:szCs w:val="24"/>
        </w:rPr>
        <w:t xml:space="preserve">Приложение к решению Дивногорского городского Совета депутатов </w:t>
      </w:r>
    </w:p>
    <w:p w:rsidR="000D7C11" w:rsidRPr="00376947" w:rsidRDefault="000D7C11" w:rsidP="00376947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line="240" w:lineRule="auto"/>
        <w:ind w:left="7655" w:right="-2" w:hanging="3827"/>
        <w:jc w:val="both"/>
        <w:rPr>
          <w:rFonts w:ascii="Times New Roman" w:hAnsi="Times New Roman"/>
          <w:sz w:val="24"/>
          <w:szCs w:val="24"/>
        </w:rPr>
      </w:pPr>
      <w:r w:rsidRPr="00376947">
        <w:rPr>
          <w:rFonts w:ascii="Times New Roman" w:hAnsi="Times New Roman"/>
          <w:sz w:val="24"/>
          <w:szCs w:val="24"/>
        </w:rPr>
        <w:tab/>
        <w:t xml:space="preserve">от </w:t>
      </w:r>
      <w:r>
        <w:rPr>
          <w:rFonts w:ascii="Times New Roman" w:hAnsi="Times New Roman"/>
          <w:sz w:val="24"/>
          <w:szCs w:val="24"/>
        </w:rPr>
        <w:t>27.09.</w:t>
      </w:r>
      <w:r w:rsidRPr="00376947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376947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9-108</w:t>
      </w:r>
      <w:r w:rsidRPr="00376947">
        <w:rPr>
          <w:rFonts w:ascii="Times New Roman" w:hAnsi="Times New Roman"/>
          <w:sz w:val="24"/>
          <w:szCs w:val="24"/>
        </w:rPr>
        <w:t>-ГС</w:t>
      </w:r>
    </w:p>
    <w:p w:rsidR="000D7C11" w:rsidRPr="00376947" w:rsidRDefault="000D7C11" w:rsidP="00CA1F21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</w:p>
    <w:p w:rsidR="000D7C11" w:rsidRPr="00CA1F21" w:rsidRDefault="000D7C11" w:rsidP="00CA1F21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CA1F21">
        <w:rPr>
          <w:rFonts w:ascii="Times New Roman" w:hAnsi="Times New Roman"/>
          <w:sz w:val="28"/>
          <w:szCs w:val="28"/>
        </w:rPr>
        <w:t>Перечень имущества,</w:t>
      </w:r>
    </w:p>
    <w:p w:rsidR="000D7C11" w:rsidRPr="00CA1F21" w:rsidRDefault="000D7C11" w:rsidP="00CA1F21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CA1F21">
        <w:rPr>
          <w:rFonts w:ascii="Times New Roman" w:hAnsi="Times New Roman"/>
          <w:sz w:val="28"/>
          <w:szCs w:val="28"/>
        </w:rPr>
        <w:t>предлагаемого к передаче из государственной собственности Красноярского края в собственность муниципального образования город Дивногорск</w:t>
      </w:r>
    </w:p>
    <w:p w:rsidR="000D7C11" w:rsidRDefault="000D7C11" w:rsidP="00CA1F21">
      <w:pPr>
        <w:spacing w:after="0"/>
        <w:jc w:val="both"/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7229"/>
        <w:gridCol w:w="1984"/>
        <w:gridCol w:w="1985"/>
        <w:gridCol w:w="1559"/>
        <w:gridCol w:w="1134"/>
      </w:tblGrid>
      <w:tr w:rsidR="000D7C11" w:rsidRPr="00B85210" w:rsidTr="005663BA">
        <w:trPr>
          <w:trHeight w:val="570"/>
        </w:trPr>
        <w:tc>
          <w:tcPr>
            <w:tcW w:w="851" w:type="dxa"/>
            <w:noWrap/>
            <w:vAlign w:val="center"/>
          </w:tcPr>
          <w:p w:rsidR="000D7C11" w:rsidRPr="00B85210" w:rsidRDefault="000D7C11" w:rsidP="00566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  <w:vAlign w:val="center"/>
          </w:tcPr>
          <w:p w:rsidR="000D7C11" w:rsidRPr="00B85210" w:rsidRDefault="000D7C11" w:rsidP="00566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984" w:type="dxa"/>
            <w:noWrap/>
            <w:vAlign w:val="center"/>
          </w:tcPr>
          <w:p w:rsidR="000D7C11" w:rsidRPr="00B85210" w:rsidRDefault="000D7C11" w:rsidP="00566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0D7C11" w:rsidRPr="00B85210" w:rsidRDefault="000D7C11" w:rsidP="00566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Первоначальная/балансовая стоимость, рублей</w:t>
            </w:r>
          </w:p>
        </w:tc>
        <w:tc>
          <w:tcPr>
            <w:tcW w:w="1559" w:type="dxa"/>
            <w:vAlign w:val="center"/>
          </w:tcPr>
          <w:p w:rsidR="000D7C11" w:rsidRPr="00B85210" w:rsidRDefault="000D7C11" w:rsidP="00566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Остаточная стоимость, рублей</w:t>
            </w:r>
          </w:p>
        </w:tc>
        <w:tc>
          <w:tcPr>
            <w:tcW w:w="1134" w:type="dxa"/>
          </w:tcPr>
          <w:p w:rsidR="000D7C11" w:rsidRPr="00B85210" w:rsidRDefault="000D7C11" w:rsidP="00566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0D7C11" w:rsidRPr="00B85210" w:rsidRDefault="000D7C11" w:rsidP="00566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выпуска</w:t>
            </w:r>
          </w:p>
        </w:tc>
      </w:tr>
      <w:tr w:rsidR="000D7C11" w:rsidRPr="00B85210" w:rsidTr="005663BA">
        <w:trPr>
          <w:trHeight w:val="570"/>
        </w:trPr>
        <w:tc>
          <w:tcPr>
            <w:tcW w:w="851" w:type="dxa"/>
            <w:noWrap/>
            <w:vAlign w:val="center"/>
          </w:tcPr>
          <w:p w:rsidR="000D7C11" w:rsidRPr="00B85210" w:rsidRDefault="000D7C11" w:rsidP="005663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center"/>
          </w:tcPr>
          <w:p w:rsidR="000D7C11" w:rsidRPr="00B85210" w:rsidRDefault="000D7C11" w:rsidP="00566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Автобус для перевозки детей</w:t>
            </w:r>
          </w:p>
          <w:p w:rsidR="000D7C11" w:rsidRPr="00B85210" w:rsidRDefault="000D7C11" w:rsidP="00566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 xml:space="preserve">ПАЗ 32053-70 </w:t>
            </w:r>
            <w:r w:rsidRPr="00B85210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85210">
              <w:rPr>
                <w:rFonts w:ascii="Times New Roman" w:hAnsi="Times New Roman"/>
                <w:sz w:val="24"/>
                <w:szCs w:val="24"/>
              </w:rPr>
              <w:t>:Х1</w:t>
            </w:r>
            <w:r w:rsidRPr="00B8521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92B82">
              <w:rPr>
                <w:rFonts w:ascii="Times New Roman" w:hAnsi="Times New Roman"/>
                <w:sz w:val="24"/>
                <w:szCs w:val="24"/>
              </w:rPr>
              <w:t>3205</w:t>
            </w:r>
            <w:r w:rsidRPr="00B85210">
              <w:rPr>
                <w:rFonts w:ascii="Times New Roman" w:hAnsi="Times New Roman"/>
                <w:sz w:val="24"/>
                <w:szCs w:val="24"/>
                <w:lang w:val="en-US"/>
              </w:rPr>
              <w:t>BXG</w:t>
            </w:r>
            <w:r w:rsidRPr="00592B82">
              <w:rPr>
                <w:rFonts w:ascii="Times New Roman" w:hAnsi="Times New Roman"/>
                <w:sz w:val="24"/>
                <w:szCs w:val="24"/>
              </w:rPr>
              <w:t xml:space="preserve">0002993 </w:t>
            </w:r>
          </w:p>
          <w:p w:rsidR="000D7C11" w:rsidRPr="00592B82" w:rsidRDefault="000D7C11" w:rsidP="00566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 xml:space="preserve">Модель, № двигателя: 523420 </w:t>
            </w:r>
            <w:r w:rsidRPr="00B85210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592B82">
              <w:rPr>
                <w:rFonts w:ascii="Times New Roman" w:hAnsi="Times New Roman"/>
                <w:sz w:val="24"/>
                <w:szCs w:val="24"/>
              </w:rPr>
              <w:t>1003581</w:t>
            </w:r>
          </w:p>
          <w:p w:rsidR="000D7C11" w:rsidRPr="00592B82" w:rsidRDefault="000D7C11" w:rsidP="00566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 xml:space="preserve">Кузов: </w:t>
            </w:r>
            <w:r w:rsidRPr="00B8521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85210">
              <w:rPr>
                <w:rFonts w:ascii="Times New Roman" w:hAnsi="Times New Roman"/>
                <w:sz w:val="24"/>
                <w:szCs w:val="24"/>
              </w:rPr>
              <w:t>1</w:t>
            </w:r>
            <w:r w:rsidRPr="00B8521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85210">
              <w:rPr>
                <w:rFonts w:ascii="Times New Roman" w:hAnsi="Times New Roman"/>
                <w:sz w:val="24"/>
                <w:szCs w:val="24"/>
              </w:rPr>
              <w:t>3205</w:t>
            </w:r>
            <w:r w:rsidRPr="00B85210">
              <w:rPr>
                <w:rFonts w:ascii="Times New Roman" w:hAnsi="Times New Roman"/>
                <w:sz w:val="24"/>
                <w:szCs w:val="24"/>
                <w:lang w:val="en-US"/>
              </w:rPr>
              <w:t>BXG</w:t>
            </w:r>
            <w:r w:rsidRPr="00B85210">
              <w:rPr>
                <w:rFonts w:ascii="Times New Roman" w:hAnsi="Times New Roman"/>
                <w:sz w:val="24"/>
                <w:szCs w:val="24"/>
              </w:rPr>
              <w:t xml:space="preserve">0002993 </w:t>
            </w:r>
          </w:p>
          <w:p w:rsidR="000D7C11" w:rsidRPr="00B85210" w:rsidRDefault="000D7C11" w:rsidP="00566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Цвет: желтый</w:t>
            </w:r>
          </w:p>
        </w:tc>
        <w:tc>
          <w:tcPr>
            <w:tcW w:w="1984" w:type="dxa"/>
            <w:noWrap/>
            <w:vAlign w:val="center"/>
          </w:tcPr>
          <w:p w:rsidR="000D7C11" w:rsidRPr="00B85210" w:rsidRDefault="000D7C11" w:rsidP="005663B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0D7C11" w:rsidRPr="00B85210" w:rsidRDefault="000D7C11" w:rsidP="005663B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1 716 352,71</w:t>
            </w:r>
          </w:p>
        </w:tc>
        <w:tc>
          <w:tcPr>
            <w:tcW w:w="1559" w:type="dxa"/>
            <w:vAlign w:val="center"/>
          </w:tcPr>
          <w:p w:rsidR="000D7C11" w:rsidRPr="00B85210" w:rsidRDefault="000D7C11" w:rsidP="005663B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1 716 352,71</w:t>
            </w:r>
          </w:p>
        </w:tc>
        <w:tc>
          <w:tcPr>
            <w:tcW w:w="1134" w:type="dxa"/>
          </w:tcPr>
          <w:p w:rsidR="000D7C11" w:rsidRPr="00B85210" w:rsidRDefault="000D7C11" w:rsidP="005663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7C11" w:rsidRPr="00B85210" w:rsidRDefault="000D7C11" w:rsidP="005663B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7C11" w:rsidRPr="00B85210" w:rsidRDefault="000D7C11" w:rsidP="00563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210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0D7C11" w:rsidRPr="005663BA" w:rsidRDefault="000D7C11" w:rsidP="005663BA">
            <w:pPr>
              <w:pStyle w:val="ListParagraph"/>
              <w:ind w:left="2124"/>
              <w:jc w:val="center"/>
            </w:pPr>
            <w:r>
              <w:t>2</w:t>
            </w:r>
          </w:p>
        </w:tc>
      </w:tr>
    </w:tbl>
    <w:p w:rsidR="000D7C11" w:rsidRPr="00A14126" w:rsidRDefault="000D7C11" w:rsidP="005663BA">
      <w:pPr>
        <w:adjustRightInd w:val="0"/>
        <w:spacing w:after="0"/>
        <w:jc w:val="both"/>
        <w:rPr>
          <w:sz w:val="28"/>
          <w:szCs w:val="28"/>
        </w:rPr>
      </w:pPr>
      <w:bookmarkStart w:id="0" w:name="RANGE!B8"/>
      <w:bookmarkEnd w:id="0"/>
    </w:p>
    <w:p w:rsidR="000D7C11" w:rsidRPr="00CA1F21" w:rsidRDefault="000D7C11">
      <w:pPr>
        <w:rPr>
          <w:rFonts w:ascii="Times New Roman" w:hAnsi="Times New Roman"/>
          <w:sz w:val="24"/>
          <w:szCs w:val="24"/>
        </w:rPr>
      </w:pPr>
    </w:p>
    <w:sectPr w:rsidR="000D7C11" w:rsidRPr="00CA1F21" w:rsidSect="009C5A0A">
      <w:headerReference w:type="default" r:id="rId7"/>
      <w:pgSz w:w="16838" w:h="11906" w:orient="landscape"/>
      <w:pgMar w:top="851" w:right="1134" w:bottom="164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C11" w:rsidRDefault="000D7C11" w:rsidP="009C5A0A">
      <w:pPr>
        <w:spacing w:after="0" w:line="240" w:lineRule="auto"/>
      </w:pPr>
      <w:r>
        <w:separator/>
      </w:r>
    </w:p>
  </w:endnote>
  <w:endnote w:type="continuationSeparator" w:id="0">
    <w:p w:rsidR="000D7C11" w:rsidRDefault="000D7C11" w:rsidP="009C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C11" w:rsidRDefault="000D7C11" w:rsidP="009C5A0A">
      <w:pPr>
        <w:spacing w:after="0" w:line="240" w:lineRule="auto"/>
      </w:pPr>
      <w:r>
        <w:separator/>
      </w:r>
    </w:p>
  </w:footnote>
  <w:footnote w:type="continuationSeparator" w:id="0">
    <w:p w:rsidR="000D7C11" w:rsidRDefault="000D7C11" w:rsidP="009C5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C11" w:rsidRDefault="000D7C1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0D7C11" w:rsidRDefault="000D7C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5B34"/>
    <w:multiLevelType w:val="hybridMultilevel"/>
    <w:tmpl w:val="38A21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C07B67"/>
    <w:multiLevelType w:val="hybridMultilevel"/>
    <w:tmpl w:val="9462D876"/>
    <w:lvl w:ilvl="0" w:tplc="671C3676">
      <w:start w:val="1"/>
      <w:numFmt w:val="decimal"/>
      <w:lvlText w:val="%1."/>
      <w:lvlJc w:val="left"/>
      <w:pPr>
        <w:ind w:left="1231" w:hanging="66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951"/>
        </w:tabs>
        <w:ind w:left="195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671"/>
        </w:tabs>
        <w:ind w:left="267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11"/>
        </w:tabs>
        <w:ind w:left="411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31"/>
        </w:tabs>
        <w:ind w:left="483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271"/>
        </w:tabs>
        <w:ind w:left="627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991"/>
        </w:tabs>
        <w:ind w:left="6991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F21"/>
    <w:rsid w:val="000758CD"/>
    <w:rsid w:val="000814A5"/>
    <w:rsid w:val="000C30D4"/>
    <w:rsid w:val="000D7C11"/>
    <w:rsid w:val="000E4E27"/>
    <w:rsid w:val="001E7CCF"/>
    <w:rsid w:val="00217E8F"/>
    <w:rsid w:val="002603BB"/>
    <w:rsid w:val="002D3230"/>
    <w:rsid w:val="003576F8"/>
    <w:rsid w:val="003664BC"/>
    <w:rsid w:val="00374E3F"/>
    <w:rsid w:val="00376947"/>
    <w:rsid w:val="003C3CE3"/>
    <w:rsid w:val="003D4ABB"/>
    <w:rsid w:val="003E0B70"/>
    <w:rsid w:val="00464F51"/>
    <w:rsid w:val="00542D5F"/>
    <w:rsid w:val="00563059"/>
    <w:rsid w:val="005663BA"/>
    <w:rsid w:val="00583579"/>
    <w:rsid w:val="00592B82"/>
    <w:rsid w:val="00674BF0"/>
    <w:rsid w:val="006764D8"/>
    <w:rsid w:val="00714360"/>
    <w:rsid w:val="00730118"/>
    <w:rsid w:val="007D1EA5"/>
    <w:rsid w:val="008323F8"/>
    <w:rsid w:val="008626BA"/>
    <w:rsid w:val="00874917"/>
    <w:rsid w:val="00891A63"/>
    <w:rsid w:val="008C534B"/>
    <w:rsid w:val="00942DC7"/>
    <w:rsid w:val="00972FBB"/>
    <w:rsid w:val="009755A1"/>
    <w:rsid w:val="00975944"/>
    <w:rsid w:val="009C5A0A"/>
    <w:rsid w:val="00A14126"/>
    <w:rsid w:val="00A31020"/>
    <w:rsid w:val="00A46697"/>
    <w:rsid w:val="00A52ED0"/>
    <w:rsid w:val="00A869D5"/>
    <w:rsid w:val="00AD7A44"/>
    <w:rsid w:val="00B56B40"/>
    <w:rsid w:val="00B85210"/>
    <w:rsid w:val="00B8550E"/>
    <w:rsid w:val="00BA41F4"/>
    <w:rsid w:val="00C94FE0"/>
    <w:rsid w:val="00CA1F21"/>
    <w:rsid w:val="00CA7986"/>
    <w:rsid w:val="00CE08BA"/>
    <w:rsid w:val="00D5044B"/>
    <w:rsid w:val="00D83191"/>
    <w:rsid w:val="00E20901"/>
    <w:rsid w:val="00E30061"/>
    <w:rsid w:val="00E95A28"/>
    <w:rsid w:val="00EA6671"/>
    <w:rsid w:val="00EE3E8B"/>
    <w:rsid w:val="00F018DB"/>
    <w:rsid w:val="00F45F99"/>
    <w:rsid w:val="00F567EE"/>
    <w:rsid w:val="00F575DA"/>
    <w:rsid w:val="00FB2407"/>
    <w:rsid w:val="00FB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D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A1F2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1F21"/>
    <w:pPr>
      <w:keepNext/>
      <w:tabs>
        <w:tab w:val="left" w:pos="284"/>
        <w:tab w:val="left" w:pos="426"/>
      </w:tabs>
      <w:spacing w:after="0" w:line="192" w:lineRule="auto"/>
      <w:outlineLvl w:val="7"/>
    </w:pPr>
    <w:rPr>
      <w:rFonts w:ascii="Times New Roman" w:hAnsi="Times New Roman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1F21"/>
    <w:rPr>
      <w:rFonts w:ascii="Times New Roman" w:hAnsi="Times New Roman" w:cs="Times New Roman"/>
      <w:b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A1F2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A1F21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1F2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C47FA8"/>
  </w:style>
  <w:style w:type="paragraph" w:styleId="Footer">
    <w:name w:val="footer"/>
    <w:basedOn w:val="Normal"/>
    <w:link w:val="FooterChar"/>
    <w:uiPriority w:val="99"/>
    <w:semiHidden/>
    <w:rsid w:val="00CA1F2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1F21"/>
    <w:rPr>
      <w:rFonts w:ascii="Times New Roman" w:hAnsi="Times New Roman" w:cs="Times New Roman"/>
      <w:sz w:val="24"/>
      <w:szCs w:val="24"/>
    </w:rPr>
  </w:style>
  <w:style w:type="character" w:customStyle="1" w:styleId="a">
    <w:name w:val="Нижний колонтитул Знак"/>
    <w:basedOn w:val="DefaultParagraphFont"/>
    <w:link w:val="Footer"/>
    <w:uiPriority w:val="99"/>
    <w:semiHidden/>
    <w:locked/>
    <w:rsid w:val="00CA1F21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1F21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CA1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C47FA8"/>
    <w:rPr>
      <w:rFonts w:ascii="Times New Roman" w:hAnsi="Times New Roman"/>
      <w:sz w:val="0"/>
      <w:szCs w:val="0"/>
    </w:rPr>
  </w:style>
  <w:style w:type="paragraph" w:styleId="ListParagraph">
    <w:name w:val="List Paragraph"/>
    <w:basedOn w:val="Normal"/>
    <w:uiPriority w:val="99"/>
    <w:qFormat/>
    <w:rsid w:val="00CA1F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CA1F21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Style1">
    <w:name w:val="Style1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67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2" w:lineRule="exact"/>
      <w:ind w:firstLine="691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xl65">
    <w:name w:val="xl65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67">
    <w:name w:val="xl67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70">
    <w:name w:val="xl70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72">
    <w:name w:val="xl72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a0">
    <w:name w:val="Знак"/>
    <w:basedOn w:val="Normal"/>
    <w:uiPriority w:val="99"/>
    <w:rsid w:val="00CA1F21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76">
    <w:name w:val="xl76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80">
    <w:name w:val="xl80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81">
    <w:name w:val="xl81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87">
    <w:name w:val="xl87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font6">
    <w:name w:val="font6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font7">
    <w:name w:val="font7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5">
    <w:name w:val="xl2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16"/>
      <w:szCs w:val="16"/>
    </w:rPr>
  </w:style>
  <w:style w:type="paragraph" w:customStyle="1" w:styleId="xl27">
    <w:name w:val="xl27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8">
    <w:name w:val="xl28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9">
    <w:name w:val="xl29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16"/>
      <w:szCs w:val="16"/>
    </w:rPr>
  </w:style>
  <w:style w:type="paragraph" w:customStyle="1" w:styleId="xl30">
    <w:name w:val="xl30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1">
    <w:name w:val="xl31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16"/>
      <w:szCs w:val="16"/>
    </w:rPr>
  </w:style>
  <w:style w:type="paragraph" w:customStyle="1" w:styleId="xl32">
    <w:name w:val="xl32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3">
    <w:name w:val="xl33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34">
    <w:name w:val="xl34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5">
    <w:name w:val="xl3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36">
    <w:name w:val="xl36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color w:val="000000"/>
      <w:sz w:val="16"/>
      <w:szCs w:val="16"/>
    </w:rPr>
  </w:style>
  <w:style w:type="paragraph" w:customStyle="1" w:styleId="xl37">
    <w:name w:val="xl37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39">
    <w:name w:val="xl39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16"/>
      <w:szCs w:val="16"/>
    </w:rPr>
  </w:style>
  <w:style w:type="paragraph" w:customStyle="1" w:styleId="xl40">
    <w:name w:val="xl40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41">
    <w:name w:val="xl41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42">
    <w:name w:val="xl42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3">
    <w:name w:val="xl43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46">
    <w:name w:val="xl46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47">
    <w:name w:val="xl47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8">
    <w:name w:val="xl48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9">
    <w:name w:val="xl49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50">
    <w:name w:val="xl50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CA1F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A1F2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7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1682</TotalTime>
  <Pages>1</Pages>
  <Words>82</Words>
  <Characters>474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Дмитриев Денис</cp:lastModifiedBy>
  <cp:revision>19</cp:revision>
  <cp:lastPrinted>2014-10-01T08:38:00Z</cp:lastPrinted>
  <dcterms:created xsi:type="dcterms:W3CDTF">2014-08-27T06:34:00Z</dcterms:created>
  <dcterms:modified xsi:type="dcterms:W3CDTF">2016-09-27T02:55:00Z</dcterms:modified>
</cp:coreProperties>
</file>